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F210" w14:textId="77777777" w:rsidR="00F572AE" w:rsidRDefault="00F572AE" w:rsidP="00F572AE">
      <w:pPr>
        <w:pStyle w:val="NoSpacing"/>
      </w:pPr>
      <w:r>
        <w:rPr>
          <w:u w:val="single"/>
        </w:rPr>
        <w:t>Peter de la MARE</w:t>
      </w:r>
      <w:r>
        <w:t xml:space="preserve">   </w:t>
      </w:r>
      <w:proofErr w:type="gramStart"/>
      <w:r>
        <w:t xml:space="preserve">   (</w:t>
      </w:r>
      <w:proofErr w:type="gramEnd"/>
      <w:r>
        <w:t>fl.1416)</w:t>
      </w:r>
    </w:p>
    <w:p w14:paraId="5DBC22C2" w14:textId="04D9CD43" w:rsidR="00F572AE" w:rsidRDefault="00F572AE" w:rsidP="00F572AE">
      <w:pPr>
        <w:pStyle w:val="NoSpacing"/>
      </w:pPr>
      <w:r>
        <w:t xml:space="preserve">of </w:t>
      </w:r>
      <w:r w:rsidR="005579DC">
        <w:t xml:space="preserve">Broad Gate Ward, </w:t>
      </w:r>
      <w:r>
        <w:t>Coventry.</w:t>
      </w:r>
    </w:p>
    <w:p w14:paraId="158E493E" w14:textId="77777777" w:rsidR="00F572AE" w:rsidRDefault="00F572AE" w:rsidP="00F572AE">
      <w:pPr>
        <w:pStyle w:val="NoSpacing"/>
      </w:pPr>
    </w:p>
    <w:p w14:paraId="0E9C7E0F" w14:textId="77777777" w:rsidR="00F572AE" w:rsidRDefault="00F572AE" w:rsidP="00F572AE">
      <w:pPr>
        <w:pStyle w:val="NoSpacing"/>
      </w:pPr>
    </w:p>
    <w:p w14:paraId="249CB136" w14:textId="77777777" w:rsidR="00F572AE" w:rsidRDefault="00F572AE" w:rsidP="00F572AE">
      <w:pPr>
        <w:pStyle w:val="NoSpacing"/>
      </w:pPr>
      <w:r>
        <w:t>= Agnes(q.v.).</w:t>
      </w:r>
    </w:p>
    <w:p w14:paraId="2A471B17" w14:textId="77777777" w:rsidR="00F572AE" w:rsidRDefault="00F572AE" w:rsidP="00F572AE">
      <w:pPr>
        <w:pStyle w:val="NoSpacing"/>
      </w:pP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14:paraId="04E71D39" w14:textId="77777777" w:rsidR="00F572AE" w:rsidRDefault="00F572AE" w:rsidP="00F572AE">
      <w:pPr>
        <w:pStyle w:val="NoSpacing"/>
      </w:pPr>
    </w:p>
    <w:p w14:paraId="3158BB58" w14:textId="77777777" w:rsidR="00F572AE" w:rsidRDefault="00F572AE" w:rsidP="00F572AE">
      <w:pPr>
        <w:pStyle w:val="NoSpacing"/>
      </w:pPr>
    </w:p>
    <w:p w14:paraId="3417FC2E" w14:textId="77777777" w:rsidR="00F572AE" w:rsidRDefault="00F572AE" w:rsidP="00F572AE">
      <w:pPr>
        <w:pStyle w:val="NoSpacing"/>
      </w:pPr>
      <w:r>
        <w:t>17 May1416</w:t>
      </w:r>
      <w:r>
        <w:tab/>
        <w:t xml:space="preserve">Settlement of the action taken against them by John Sharp of </w:t>
      </w:r>
      <w:proofErr w:type="spellStart"/>
      <w:r>
        <w:t>Powick</w:t>
      </w:r>
      <w:proofErr w:type="spellEnd"/>
      <w:r>
        <w:t>,</w:t>
      </w:r>
    </w:p>
    <w:p w14:paraId="1732490E" w14:textId="32A44115" w:rsidR="00F572AE" w:rsidRDefault="00F572AE" w:rsidP="00F572AE">
      <w:pPr>
        <w:pStyle w:val="NoSpacing"/>
      </w:pPr>
      <w:r>
        <w:tab/>
      </w:r>
      <w:r>
        <w:tab/>
        <w:t xml:space="preserve">Coventry(q.v.), over </w:t>
      </w:r>
      <w:proofErr w:type="gramStart"/>
      <w:r>
        <w:t xml:space="preserve">a  </w:t>
      </w:r>
      <w:proofErr w:type="spellStart"/>
      <w:r>
        <w:t>messuage</w:t>
      </w:r>
      <w:proofErr w:type="spellEnd"/>
      <w:proofErr w:type="gramEnd"/>
      <w:r>
        <w:t xml:space="preserve"> in Worcester.   (ibid.)</w:t>
      </w:r>
    </w:p>
    <w:p w14:paraId="53D98EFE" w14:textId="77777777" w:rsidR="005579DC" w:rsidRDefault="005579DC" w:rsidP="005579DC">
      <w:pPr>
        <w:pStyle w:val="NoSpacing"/>
      </w:pPr>
      <w:r>
        <w:tab/>
        <w:t>1424</w:t>
      </w:r>
      <w:r>
        <w:tab/>
        <w:t>He contributed 1s 8d towards the £100 loaned by the City to Henry VI.</w:t>
      </w:r>
    </w:p>
    <w:p w14:paraId="62618FE1" w14:textId="5C4F8176" w:rsidR="005579DC" w:rsidRDefault="005579DC" w:rsidP="005579DC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14:paraId="7F29577A" w14:textId="77777777" w:rsidR="00F572AE" w:rsidRDefault="00F572AE" w:rsidP="00F572AE">
      <w:pPr>
        <w:pStyle w:val="NoSpacing"/>
      </w:pPr>
    </w:p>
    <w:p w14:paraId="700DE8C4" w14:textId="77777777" w:rsidR="00F572AE" w:rsidRDefault="00F572AE" w:rsidP="00F572AE">
      <w:pPr>
        <w:pStyle w:val="NoSpacing"/>
      </w:pPr>
    </w:p>
    <w:p w14:paraId="60A7945F" w14:textId="712667E0" w:rsidR="00F572AE" w:rsidRDefault="00F572AE" w:rsidP="00F572AE">
      <w:pPr>
        <w:pStyle w:val="NoSpacing"/>
      </w:pPr>
      <w:r>
        <w:t>15 March 2017</w:t>
      </w:r>
    </w:p>
    <w:p w14:paraId="696BFEAC" w14:textId="07786593" w:rsidR="005579DC" w:rsidRDefault="005579DC" w:rsidP="00F572AE">
      <w:pPr>
        <w:pStyle w:val="NoSpacing"/>
      </w:pPr>
      <w:r>
        <w:t>14 September 2018</w:t>
      </w:r>
      <w:bookmarkStart w:id="0" w:name="_GoBack"/>
      <w:bookmarkEnd w:id="0"/>
    </w:p>
    <w:p w14:paraId="17F3F361" w14:textId="77777777" w:rsidR="006B2F86" w:rsidRPr="00E71FC3" w:rsidRDefault="005579D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E7D13" w14:textId="77777777" w:rsidR="00F572AE" w:rsidRDefault="00F572AE" w:rsidP="00E71FC3">
      <w:pPr>
        <w:spacing w:after="0" w:line="240" w:lineRule="auto"/>
      </w:pPr>
      <w:r>
        <w:separator/>
      </w:r>
    </w:p>
  </w:endnote>
  <w:endnote w:type="continuationSeparator" w:id="0">
    <w:p w14:paraId="16C6791C" w14:textId="77777777" w:rsidR="00F572AE" w:rsidRDefault="00F572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829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C952D" w14:textId="77777777" w:rsidR="00F572AE" w:rsidRDefault="00F572AE" w:rsidP="00E71FC3">
      <w:pPr>
        <w:spacing w:after="0" w:line="240" w:lineRule="auto"/>
      </w:pPr>
      <w:r>
        <w:separator/>
      </w:r>
    </w:p>
  </w:footnote>
  <w:footnote w:type="continuationSeparator" w:id="0">
    <w:p w14:paraId="4E457315" w14:textId="77777777" w:rsidR="00F572AE" w:rsidRDefault="00F572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AE"/>
    <w:rsid w:val="001A7C09"/>
    <w:rsid w:val="005579D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54E9E"/>
  <w15:chartTrackingRefBased/>
  <w15:docId w15:val="{F4FD58DD-A6A3-4253-BF40-7805E9C8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572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2017-11-15T22:12:00Z</dcterms:created>
  <dcterms:modified xsi:type="dcterms:W3CDTF">2018-09-14T09:06:00Z</dcterms:modified>
</cp:coreProperties>
</file>